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0a1d80a" w14:textId="0a1d80a">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2C60D1">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C60D1" w:rsidR="00E837D5">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2C60D1">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C60D1" w:rsidR="00E837D5">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C60D1">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C60D1" w:rsidR="00E837D5">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C60D1" w:rsidR="00E837D5">
            <w:rPr>
              <w:rStyle w:val="eSPISCCParagraphDefaultFont"/>
              <w:rFonts w:eastAsiaTheme="minorHAnsi"/>
            </w:rPr>
            <w:t>Rijeka</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C60D1" w:rsidR="00E837D5">
            <w:rPr>
              <w:rStyle w:val="eSPISCCParagraphDefaultFont"/>
              <w:rFonts w:eastAsiaTheme="minorHAnsi"/>
            </w:rPr>
            <w:t>Pp-4332/2024</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C60D1" w:rsidR="00E837D5">
            <w:rPr>
              <w:rStyle w:val="eSPISCCParagraphDefaultFont"/>
              <w:rFonts w:eastAsiaTheme="minorHAnsi"/>
            </w:rPr>
            <w:t>Sead Muratović i dr.</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C60D1" w:rsidR="00E837D5">
            <w:rPr>
              <w:rStyle w:val="eSPISCCParagraphDefaultFont"/>
              <w:rFonts w:eastAsiaTheme="minorHAnsi"/>
            </w:rPr>
            <w:t>članka 13. stavka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C60D1">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2C60D1" w:rsidR="00E837D5">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C60D1" w:rsidR="00E837D5">
            <w:rPr>
              <w:rStyle w:val="eSPISCCParagraphDefaultFont"/>
              <w:rFonts w:eastAsiaTheme="minorHAnsi"/>
            </w:rPr>
            <w:t>Damir Domijani</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C60D1" w:rsidR="00E837D5">
            <w:rPr>
              <w:rStyle w:val="eSPISCCParagraphDefaultFont"/>
              <w:rFonts w:eastAsiaTheme="minorHAnsi"/>
            </w:rPr>
            <w:t>20. listopada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C60D1" w:rsidR="00E837D5">
            <w:rPr>
              <w:rStyle w:val="eSPISCCParagraphDefaultFont"/>
              <w:rFonts w:eastAsiaTheme="minorHAnsi"/>
            </w:rPr>
            <w:t>11:00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C60D1" w:rsidR="00E837D5">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C60D1" w:rsidR="00E837D5">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C60D1" w:rsidR="00E837D5">
            <w:rPr>
              <w:rStyle w:val="eSPISCCParagraphDefaultFont"/>
              <w:rFonts w:eastAsiaTheme="minorHAnsi"/>
            </w:rPr>
            <w:t>7/IV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C60D1" w:rsidR="00E837D5">
            <w:rPr>
              <w:rStyle w:val="eSPISCCParagraphDefaultFont"/>
              <w:rFonts w:eastAsiaTheme="minorHAnsi"/>
            </w:rPr>
            <w:t>članka 13. stavka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2C60D1" w:rsidR="00E837D5">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2C60D1" w:rsidR="00E837D5">
            <w:rPr>
              <w:rStyle w:val="eSPISCCParagraphDefaultFont"/>
              <w:rFonts w:eastAsiaTheme="minorHAnsi"/>
            </w:rPr>
            <w:t>107/07, 39/13, 157/13, 110/15, 70/17, 118/18 i 114/22</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C60D1" w:rsidR="00E837D5">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C60D1" w:rsidR="00E837D5">
            <w:rPr>
              <w:rStyle w:val="eSPISCCParagraphDefaultFont"/>
              <w:rFonts w:eastAsiaTheme="minorHAnsi"/>
            </w:rPr>
            <w:t>16. lipnja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w:t>
      </w:r>
      <w:r w:rsidR="00E837D5">
        <w:rPr>
          <w:rFonts w:cs="Times New Roman"/>
          <w:noProof/>
        </w:rPr>
        <w:t>Viša sudska savjetnica</w:t>
      </w:r>
    </w:p>
    <w:p w:rsidR="0041581F" w:rsidP="0041581F" w:rsidRDefault="002C60D1">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C60D1" w:rsidR="00E837D5">
            <w:rPr>
              <w:rStyle w:val="eSPISCCParagraphDefaultFont"/>
              <w:rFonts w:eastAsiaTheme="minorHAnsi"/>
            </w:rPr>
            <w:t>Bernarda Pešut, v.r.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E837D5">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C60D1" w:rsidR="00E837D5">
          <w:rPr>
            <w:rStyle w:val="eSPISCCParagraphDefaultFont"/>
          </w:rPr>
          <w:t>120</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C60D1" w:rsidR="00E837D5">
          <w:rPr>
            <w:rStyle w:val="eSPISCCParagraphDefaultFont"/>
          </w:rPr>
          <w:t>Pp-4332/2024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60D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7D5"/>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1AE9CAF"/>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4A6C1D"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A6C1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Žrtava Fašizma 12</izvorni_sadrzaj>
    <derivirana_varijabla naziv="DomainObject.UcesnikSudskeRadnje.Adresa.UlicaIKBR_1">Žrtava Fašizma 12</derivirana_varijabla>
  </DomainObject.UcesnikSudskeRadnje.Adresa.UlicaIKBR>
  <DomainObject.UcesnikSudskeRadnje.Naziv>
    <izvorni_sadrzaj>Damir Domijani</izvorni_sadrzaj>
    <derivirana_varijabla naziv="DomainObject.UcesnikSudskeRadnje.Naziv_1">Damir Domijani</derivirana_varijabla>
  </DomainObject.UcesnikSudskeRadnje.Naziv>
  <DomainObject.UcesnikSudskeRadnje.SudskaRadnja.Prostorija.Naziv>
    <izvorni_sadrzaj>Soba 7/IV - Užarska 3, Rijeka</izvorni_sadrzaj>
    <derivirana_varijabla naziv="DomainObject.UcesnikSudskeRadnje.SudskaRadnja.Prostorija.Naziv_1">Soba 7/IV - Užarska 3, Rijeka</derivirana_varijabla>
  </DomainObject.UcesnikSudskeRadnje.SudskaRadnja.Prostorija.Naziv>
  <DomainObject.UcesnikSudskeRadnje.SudskaRadnja.Prostorija.Oznaka>
    <izvorni_sadrzaj>7/IV - Užarska 3</izvorni_sadrzaj>
    <derivirana_varijabla naziv="DomainObject.UcesnikSudskeRadnje.SudskaRadnja.Prostorija.Oznaka_1">7/IV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20. listopada 2026.</izvorni_sadrzaj>
    <derivirana_varijabla naziv="DomainObject.UcesnikSudskeRadnje.SudskaRadnja.PlaniraniZavrsetakDatum_1">20. listopada 2026.</derivirana_varijabla>
  </DomainObject.UcesnikSudskeRadnje.SudskaRadnja.PlaniraniZavrsetakDatum>
  <DomainObject.UcesnikSudskeRadnje.SudskaRadnja.PlaniraniPocetakDatum>
    <izvorni_sadrzaj>20. listopada 2026.</izvorni_sadrzaj>
    <derivirana_varijabla naziv="DomainObject.UcesnikSudskeRadnje.SudskaRadnja.PlaniraniPocetakDatum_1">20. listopada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11:00</izvorni_sadrzaj>
    <derivirana_varijabla naziv="DomainObject.UcesnikSudskeRadnje.SudskaRadnja.PlaniraniPocetakVrijeme_1">11:00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4332</izvorni_sadrzaj>
    <derivirana_varijabla naziv="DomainObject.Predmet.Broj_1">4332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28. srpnja 2024.</izvorni_sadrzaj>
    <derivirana_varijabla naziv="DomainObject.Predmet.DatumIzradeOptuznogAkta_1">28. srpnja 2024.</derivirana_varijabla>
  </DomainObject.Predmet.DatumIzradeOptuznogAkta>
  <DomainObject.Predmet.DatumIzradeOptuznogAktaFormated>
    <izvorni_sadrzaj>28.7.2024.</izvorni_sadrzaj>
    <derivirana_varijabla naziv="DomainObject.Predmet.DatumIzradeOptuznogAktaFormated_1">28.7.2024.</derivirana_varijabla>
  </DomainObject.Predmet.DatumIzradeOptuznogAktaFormated>
  <DomainObject.Predmet.DatumOsnivanja>
    <izvorni_sadrzaj>11. studenog 2024.</izvorni_sadrzaj>
    <derivirana_varijabla naziv="DomainObject.Predmet.DatumOsnivanja_1">11. studenog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11. studenog 2024.</izvorni_sadrzaj>
    <derivirana_varijabla naziv="DomainObject.Predmet.DatumPrimitkaOptuznogAkta_1">11. studenog 2024.</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svibnja 1990.</izvorni_sadrzaj>
    <derivirana_varijabla naziv="DomainObject.Predmet.OkrivljenikFizickaOsoba.DatumRodjenja_1">24. svibnja 1990.</derivirana_varijabla>
  </DomainObject.Predmet.OkrivljenikFizickaOsoba.DatumRodjenja>
  <DomainObject.Predmet.OkrivljenikFizickaOsoba.DatumRodjenjaFormated>
    <izvorni_sadrzaj>24.5.1990.</izvorni_sadrzaj>
    <derivirana_varijabla naziv="DomainObject.Predmet.OkrivljenikFizickaOsoba.DatumRodjenjaFormated_1">24.5.1990.</derivirana_varijabla>
  </DomainObject.Predmet.OkrivljenikFizickaOsoba.DatumRodjenjaFormated>
  <DomainObject.Predmet.OkrivljenikFizickaOsoba.Ime>
    <izvorni_sadrzaj>Drago</izvorni_sadrzaj>
    <derivirana_varijabla naziv="DomainObject.Predmet.OkrivljenikFizickaOsoba.Ime_1">Drago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Vinkovci (Vinkovci)</izvorni_sadrzaj>
    <derivirana_varijabla naziv="DomainObject.Predmet.OkrivljenikFizickaOsoba.MjestoRodjenja_1">Vinkovci (Vinkovci)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Drago Filipović</izvorni_sadrzaj>
    <derivirana_varijabla naziv="DomainObject.Predmet.OkrivljenikFizickaOsoba.Naziv_1">Drago Filipović</derivirana_varijabla>
  </DomainObject.Predmet.OkrivljenikFizickaOsoba.Naziv>
  <DomainObject.Predmet.OkrivljenikFizickaOsoba.Prezime>
    <izvorni_sadrzaj>Filipović</izvorni_sadrzaj>
    <derivirana_varijabla naziv="DomainObject.Predmet.OkrivljenikFizickaOsoba.Prezime_1">Filipović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68798083729</izvorni_sadrzaj>
    <derivirana_varijabla naziv="DomainObject.Predmet.OkrivljenikFizickaOsoba.Oib_1">68798083729</derivirana_varijabla>
  </DomainObject.Predmet.OkrivljenikFizickaOsoba.Oib>
  <DomainObject.Predmet.Opis>
    <izvorni_sadrzaj>28.11.25.-spis u ref: VD za 1.okriv."nepoznat"
15.12.2025-dostava za Muratovića vraćena s naznakom "nepoznat, spis u ref.
24.12.2025. Predmet proslijeđen u sud.ref., 3 dostava pismena neuredna "Nepoznat"
30.01.2026. Predmet proslijeđen u sud.ref., 2 dostava pismena neuredna
11.02.2026. Predmet proslijeđen u sud.ref., djelomično uredna dostava poziva
19.03.2026. Predmet proslijeđen u sud.ref., 2 dostava pismena neuredna
19.03.2026. vraćena neudovoljena zamomlnica
17.04.2026- za Muratovića dostava vraćena s naznakom "nepoznat", D. Filipoviću uručeno putem ogl. ploče, za ostale nije evidentirano uručenje poziva, roč. u ref.
11.06.2026-uručeni pozivi, roč. u ref.</izvorni_sadrzaj>
    <derivirana_varijabla naziv="DomainObject.Predmet.Opis_1">28.11.25.-spis u ref: VD za 1.okriv."nepoznat"
15.12.2025-dostava za Muratovića vraćena s naznakom "nepoznat, spis u ref.
24.12.2025. Predmet proslijeđen u sud.ref., 3 dostava pismena neuredna "Nepoznat"
30.01.2026. Predmet proslijeđen u sud.ref., 2 dostava pismena neuredna
11.02.2026. Predmet proslijeđen u sud.ref., djelomično uredna dostava poziva
19.03.2026. Predmet proslijeđen u sud.ref., 2 dostava pismena neuredna
19.03.2026. vraćena neudovoljena zamomlnica
17.04.2026- za Muratovića dostava vraćena s naznakom "nepoznat", D. Filipoviću uručeno putem ogl. ploče, za ostale nije evidentirano uručenje poziva, roč. u ref.
11.06.2026-uručeni pozivi, roč.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Pp-4332/2024</izvorni_sadrzaj>
    <derivirana_varijabla naziv="DomainObject.Predmet.OznakaBroj_1">Pp-4332/2024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Sead Muratović; Damir Domijani; Drago Filipović</izvorni_sadrzaj>
    <derivirana_varijabla naziv="DomainObject.Predmet.ProtustrankaFormated_1">  Sead Muratović; Damir Domijani; Drago Filipović</derivirana_varijabla>
  </DomainObject.Predmet.ProtustrankaFormated>
  <DomainObject.Predmet.ProtustrankaFormatedOIB>
    <izvorni_sadrzaj>  Sead Muratović, OIB 56254779927; Damir Domijani, OIB 57097164233; Drago Filipović, OIB 68798083729</izvorni_sadrzaj>
    <derivirana_varijabla naziv="DomainObject.Predmet.ProtustrankaFormatedOIB_1">  Sead Muratović, OIB 56254779927; Damir Domijani, OIB 57097164233; Drago Filipović, OIB 68798083729</derivirana_varijabla>
  </DomainObject.Predmet.ProtustrankaFormatedOIB>
  <DomainObject.Predmet.ProtustrankaFormatedWithAdress>
    <izvorni_sadrzaj> Sead Muratović, Ulica Breza 54c, 10000 Zagreb; Damir Domijani, Žrtava Fašizma 12, 51000 Rijeka; Drago Filipović, Žrtava Fašizma 12, 51000 Rijeka</izvorni_sadrzaj>
    <derivirana_varijabla naziv="DomainObject.Predmet.ProtustrankaFormatedWithAdress_1"> Sead Muratović, Ulica Breza 54c, 10000 Zagreb; Damir Domijani, Žrtava Fašizma 12, 51000 Rijeka; Drago Filipović, Žrtava Fašizma 12, 51000 Rijeka</derivirana_varijabla>
  </DomainObject.Predmet.ProtustrankaFormatedWithAdress>
  <DomainObject.Predmet.ProtustrankaFormatedWithAdressOIB>
    <izvorni_sadrzaj> Sead Muratović, OIB 56254779927, Ulica Breza 54c, 10000 Zagreb; Damir Domijani, OIB 57097164233, Žrtava Fašizma 12, 51000 Rijeka; Drago Filipović, OIB 68798083729, Žrtava Fašizma 12, 51000 Rijeka</izvorni_sadrzaj>
    <derivirana_varijabla naziv="DomainObject.Predmet.ProtustrankaFormatedWithAdressOIB_1"> Sead Muratović, OIB 56254779927, Ulica Breza 54c, 10000 Zagreb; Damir Domijani, OIB 57097164233, Žrtava Fašizma 12, 51000 Rijeka; Drago Filipović, OIB 68798083729, Žrtava Fašizma 12, 51000 Rijeka</derivirana_varijabla>
  </DomainObject.Predmet.ProtustrankaFormatedWithAdressOIB>
  <DomainObject.Predmet.ProtustrankaWithAdress>
    <izvorni_sadrzaj>Sead Muratović Ulica Breza 54c, 10000 Zagreb, Damir Domijani Žrtava Fašizma 12, 51000 Rijeka, Drago Filipović Žrtava Fašizma 12, 51000 Rijeka</izvorni_sadrzaj>
    <derivirana_varijabla naziv="DomainObject.Predmet.ProtustrankaWithAdress_1">Sead Muratović Ulica Breza 54c, 10000 Zagreb, Damir Domijani Žrtava Fašizma 12, 51000 Rijeka, Drago Filipović Žrtava Fašizma 12, 51000 Rijeka</derivirana_varijabla>
  </DomainObject.Predmet.ProtustrankaWithAdress>
  <DomainObject.Predmet.ProtustrankaWithAdressOIB>
    <izvorni_sadrzaj>Sead Muratović, OIB 56254779927, Ulica Breza 54c, 10000 Zagreb, Damir Domijani, OIB 57097164233, Žrtava Fašizma 12, 51000 Rijeka, Drago Filipović, OIB 68798083729, Žrtava Fašizma 12, 51000 Rijeka</izvorni_sadrzaj>
    <derivirana_varijabla naziv="DomainObject.Predmet.ProtustrankaWithAdressOIB_1">Sead Muratović, OIB 56254779927, Ulica Breza 54c, 10000 Zagreb, Damir Domijani, OIB 57097164233, Žrtava Fašizma 12, 51000 Rijeka, Drago Filipović, OIB 68798083729, Žrtava Fašizma 12, 51000 Rijeka</derivirana_varijabla>
  </DomainObject.Predmet.ProtustrankaWithAdressOIB>
  <DomainObject.Predmet.ProtustrankaNazivFormated>
    <izvorni_sadrzaj>Sead Muratović,Damir Domijani,Drago Filipović</izvorni_sadrzaj>
    <derivirana_varijabla naziv="DomainObject.Predmet.ProtustrankaNazivFormated_1">Sead Muratović,Damir Domijani,Drago Filipović</derivirana_varijabla>
    <derivirana_varijabla naziv="Padez">Sead Muratović,Damir Domijani,Drago Filipović</derivirana_varijabla>
  </DomainObject.Predmet.ProtustrankaNazivFormated>
  <DomainObject.Predmet.ProtustrankaNazivFormatedOIB>
    <izvorni_sadrzaj>Sead Muratović, OIB 56254779927,Damir Domijani, OIB 57097164233,Drago Filipović, OIB 68798083729</izvorni_sadrzaj>
    <derivirana_varijabla naziv="DomainObject.Predmet.ProtustrankaNazivFormatedOIB_1">Sead Muratović, OIB 56254779927,Damir Domijani, OIB 57097164233,Drago Filipović, OIB 68798083729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120</izvorni_sadrzaj>
    <derivirana_varijabla naziv="DomainObject.Predmet.Referada.Naziv_1">Referada 120</derivirana_varijabla>
  </DomainObject.Predmet.Referada.Naziv>
  <DomainObject.Predmet.Referada.Oznaka>
    <izvorni_sadrzaj>120</izvorni_sadrzaj>
    <derivirana_varijabla naziv="DomainObject.Predmet.Referada.Oznaka_1">120</derivirana_varijabla>
  </DomainObject.Predmet.Referada.Oznaka>
  <DomainObject.Predmet.Referada.Prostorija.Naziv>
    <izvorni_sadrzaj>Soba 7/IV - Užarska 3, Rijeka</izvorni_sadrzaj>
    <derivirana_varijabla naziv="DomainObject.Predmet.Referada.Prostorija.Naziv_1">Soba 7/IV - Užarska 3, Rijeka</derivirana_varijabla>
  </DomainObject.Predmet.Referada.Prostorija.Naziv>
  <DomainObject.Predmet.Referada.Prostorija.Oznaka>
    <izvorni_sadrzaj>7/IV - Užarska 3</izvorni_sadrzaj>
    <derivirana_varijabla naziv="DomainObject.Predmet.Referada.Prostorija.Oznaka_1">7/IV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Bernarda Pešut</izvorni_sadrzaj>
    <derivirana_varijabla naziv="DomainObject.Predmet.Referada.Sudac_1">Bernarda Pešut, v.r.</derivirana_varijabla>
    <derivirana_varijabla naziv="Dativ">Bernarda Pešut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 policijska postaja Rijeka</izvorni_sadrzaj>
    <derivirana_varijabla naziv="DomainObject.Predmet.StrankaFormated_1">  II. policijska postaja Rijeka</derivirana_varijabla>
  </DomainObject.Predmet.StrankaFormated>
  <DomainObject.Predmet.StrankaFormatedOIB>
    <izvorni_sadrzaj>  II. policijska postaja Rijeka</izvorni_sadrzaj>
    <derivirana_varijabla naziv="DomainObject.Predmet.StrankaFormatedOIB_1">  II. policijska postaja Rijeka</derivirana_varijabla>
  </DomainObject.Predmet.StrankaFormatedOIB>
  <DomainObject.Predmet.StrankaFormatedWithAdress>
    <izvorni_sadrzaj> II. policijska postaja Rijeka, Gundulićeva 7, 51000 Rijeka</izvorni_sadrzaj>
    <derivirana_varijabla naziv="DomainObject.Predmet.StrankaFormatedWithAdress_1"> II. policijska postaja Rijeka, Gundulićeva 7, 51000 Rijeka</derivirana_varijabla>
  </DomainObject.Predmet.StrankaFormatedWithAdress>
  <DomainObject.Predmet.StrankaFormatedWithAdressOIB>
    <izvorni_sadrzaj> II. policijska postaja Rijeka, Gundulićeva 7, 51000 Rijeka</izvorni_sadrzaj>
    <derivirana_varijabla naziv="DomainObject.Predmet.StrankaFormatedWithAdressOIB_1"> II. policijska postaja Rijeka, Gundulićeva 7, 51000 Rijeka</derivirana_varijabla>
  </DomainObject.Predmet.StrankaFormatedWithAdressOIB>
  <DomainObject.Predmet.StrankaWithAdress>
    <izvorni_sadrzaj>II. policijska postaja Rijeka Gundulićeva 7,51000 Rijeka</izvorni_sadrzaj>
    <derivirana_varijabla naziv="DomainObject.Predmet.StrankaWithAdress_1">II. policijska postaja Rijeka Gundulićeva 7,51000 Rijeka</derivirana_varijabla>
  </DomainObject.Predmet.StrankaWithAdress>
  <DomainObject.Predmet.StrankaWithAdressOIB>
    <izvorni_sadrzaj>II. policijska postaja Rijeka, Gundulićeva 7,51000 Rijeka</izvorni_sadrzaj>
    <derivirana_varijabla naziv="DomainObject.Predmet.StrankaWithAdressOIB_1">II. policijska postaja Rijeka, Gundulićeva 7,51000 Rijeka</derivirana_varijabla>
  </DomainObject.Predmet.StrankaWithAdressOIB>
  <DomainObject.Predmet.StrankaNazivFormated>
    <izvorni_sadrzaj>II. policijska postaja Rijeka</izvorni_sadrzaj>
    <derivirana_varijabla naziv="DomainObject.Predmet.StrankaNazivFormated_1">II. policijska postaja Rijeka</derivirana_varijabla>
    <derivirana_varijabla naziv="Padez">II. policijska postaja Rijeka</derivirana_varijabla>
  </DomainObject.Predmet.StrankaNazivFormated>
  <DomainObject.Predmet.StrankaNazivFormatedOIB>
    <izvorni_sadrzaj>II. policijska postaja Rijeka</izvorni_sadrzaj>
    <derivirana_varijabla naziv="DomainObject.Predmet.StrankaNazivFormatedOIB_1">II. policijska postaja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120</izvorni_sadrzaj>
    <derivirana_varijabla naziv="DomainObject.Predmet.TrenutnaLokacijaSpisa.Naziv_1">Referada 120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II. policijska postaja Rijeka</item>
    </izvorni_sadrzaj>
    <derivirana_varijabla naziv="DomainObject.Predmet.StrankaListFormated_1">
      <item>II. policijska postaja Rijeka</item>
    </derivirana_varijabla>
  </DomainObject.Predmet.StrankaListFormated>
  <DomainObject.Predmet.StrankaListFormatedOIB>
    <izvorni_sadrzaj>
      <item>II. policijska postaja Rijeka</item>
    </izvorni_sadrzaj>
    <derivirana_varijabla naziv="DomainObject.Predmet.StrankaListFormatedOIB_1">
      <item>II. policijska postaja Rijeka</item>
    </derivirana_varijabla>
  </DomainObject.Predmet.StrankaListFormatedOIB>
  <DomainObject.Predmet.StrankaListFormatedWithAdress>
    <izvorni_sadrzaj>
      <item>II. policijska postaja Rijeka, Gundulićeva 7, 51000 Rijeka</item>
    </izvorni_sadrzaj>
    <derivirana_varijabla naziv="DomainObject.Predmet.StrankaListFormatedWithAdress_1">
      <item>II. policijska postaja Rijeka, Gundulićeva 7, 51000 Rijeka</item>
    </derivirana_varijabla>
  </DomainObject.Predmet.StrankaListFormatedWithAdress>
  <DomainObject.Predmet.StrankaListFormatedWithAdressOIB>
    <izvorni_sadrzaj>
      <item>II. policijska postaja Rijeka, Gundulićeva 7, 51000 Rijeka</item>
    </izvorni_sadrzaj>
    <derivirana_varijabla naziv="DomainObject.Predmet.StrankaListFormatedWithAdressOIB_1">
      <item>II. policijska postaja Rijeka, Gundulićeva 7, 51000 Rijeka</item>
    </derivirana_varijabla>
  </DomainObject.Predmet.StrankaListFormatedWithAdressOIB>
  <DomainObject.Predmet.StrankaListNazivFormated>
    <izvorni_sadrzaj>
      <item>II. policijska postaja Rijeka</item>
    </izvorni_sadrzaj>
    <derivirana_varijabla naziv="DomainObject.Predmet.StrankaListNazivFormated_1">
      <item>II. policijska postaja Rijeka</item>
    </derivirana_varijabla>
  </DomainObject.Predmet.StrankaListNazivFormated>
  <DomainObject.Predmet.StrankaListNazivFormatedOIB>
    <izvorni_sadrzaj>
      <item>II. policijska postaja Rijeka</item>
    </izvorni_sadrzaj>
    <derivirana_varijabla naziv="DomainObject.Predmet.StrankaListNazivFormatedOIB_1">
      <item>II. policijska postaja Rijeka</item>
    </derivirana_varijabla>
  </DomainObject.Predmet.StrankaListNazivFormatedOIB>
  <DomainObject.Predmet.ProtuStrankaListFormated>
    <izvorni_sadrzaj>
      <item>Sead Muratović</item>
      <item>Damir Domijani</item>
      <item>Drago Filipović</item>
    </izvorni_sadrzaj>
    <derivirana_varijabla naziv="DomainObject.Predmet.ProtuStrankaListFormated_1">
      <item>Sead Muratović</item>
      <item>Damir Domijani</item>
      <item>Drago Filipović</item>
    </derivirana_varijabla>
  </DomainObject.Predmet.ProtuStrankaListFormated>
  <DomainObject.Predmet.ProtuStrankaListFormatedOIB>
    <izvorni_sadrzaj>
      <item>Sead Muratović, OIB 56254779927</item>
      <item>Damir Domijani, OIB 57097164233</item>
      <item>Drago Filipović, OIB 68798083729</item>
    </izvorni_sadrzaj>
    <derivirana_varijabla naziv="DomainObject.Predmet.ProtuStrankaListFormatedOIB_1">
      <item>Sead Muratović, OIB 56254779927</item>
      <item>Damir Domijani, OIB 57097164233</item>
      <item>Drago Filipović, OIB 68798083729</item>
    </derivirana_varijabla>
  </DomainObject.Predmet.ProtuStrankaListFormatedOIB>
  <DomainObject.Predmet.ProtuStrankaListFormatedWithAdress>
    <izvorni_sadrzaj>
      <item>Sead Muratović, Ulica Breza 54c, 10000 Zagreb</item>
      <item>Damir Domijani, Žrtava Fašizma 12, 51000 Rijeka</item>
      <item>Drago Filipović, Žrtava Fašizma 12, 51000 Rijeka</item>
    </izvorni_sadrzaj>
    <derivirana_varijabla naziv="DomainObject.Predmet.ProtuStrankaListFormatedWithAdress_1">
      <item>Sead Muratović, Ulica Breza 54c, 10000 Zagreb</item>
      <item>Damir Domijani, Žrtava Fašizma 12, 51000 Rijeka</item>
      <item>Drago Filipović, Žrtava Fašizma 12, 51000 Rijeka</item>
    </derivirana_varijabla>
  </DomainObject.Predmet.ProtuStrankaListFormatedWithAdress>
  <DomainObject.Predmet.ProtuStrankaListFormatedWithAdressOIB>
    <izvorni_sadrzaj>
      <item>Sead Muratović, OIB 56254779927, Ulica Breza 54c, 10000 Zagreb</item>
      <item>Damir Domijani, OIB 57097164233, Žrtava Fašizma 12, 51000 Rijeka</item>
      <item>Drago Filipović, OIB 68798083729, Žrtava Fašizma 12, 51000 Rijeka</item>
    </izvorni_sadrzaj>
    <derivirana_varijabla naziv="DomainObject.Predmet.ProtuStrankaListFormatedWithAdressOIB_1">
      <item>Sead Muratović, OIB 56254779927, Ulica Breza 54c, 10000 Zagreb</item>
      <item>Damir Domijani, OIB 57097164233, Žrtava Fašizma 12, 51000 Rijeka</item>
      <item>Drago Filipović, OIB 68798083729, Žrtava Fašizma 12, 51000 Rijeka</item>
    </derivirana_varijabla>
  </DomainObject.Predmet.ProtuStrankaListFormatedWithAdressOIB>
  <DomainObject.Predmet.ProtuStrankaListNazivFormated>
    <izvorni_sadrzaj>
      <item>Sead Muratović</item>
      <item>Damir Domijani</item>
      <item>Drago Filipović</item>
    </izvorni_sadrzaj>
    <derivirana_varijabla naziv="DomainObject.Predmet.ProtuStrankaListNazivFormated_1">
      <item>Sead Muratović</item>
      <item>Damir Domijani</item>
      <item>Drago Filipović</item>
    </derivirana_varijabla>
  </DomainObject.Predmet.ProtuStrankaListNazivFormated>
  <DomainObject.Predmet.ProtuStrankaListNazivFormatedOIB>
    <izvorni_sadrzaj>
      <item>Sead Muratović, OIB 56254779927</item>
      <item>Damir Domijani, OIB 57097164233</item>
      <item>Drago Filipović, OIB 68798083729</item>
    </izvorni_sadrzaj>
    <derivirana_varijabla naziv="DomainObject.Predmet.ProtuStrankaListNazivFormatedOIB_1">
      <item>Sead Muratović, OIB 56254779927</item>
      <item>Damir Domijani, OIB 57097164233</item>
      <item>Drago Filipović, OIB 68798083729</item>
    </derivirana_varijabla>
  </DomainObject.Predmet.ProtuStrankaListNazivFormatedOIB>
  <DomainObject.Predmet.OstaliListFormated>
    <izvorni_sadrzaj>
      <item>Marko Puhovac</item>
      <item>Marina Jelečević</item>
    </izvorni_sadrzaj>
    <derivirana_varijabla naziv="DomainObject.Predmet.OstaliListFormated_1">
      <item>Marko Puhovac</item>
      <item>Marina Jelečević</item>
    </derivirana_varijabla>
    <derivirana_varijabla naziv="DrugaOsoba">
      <item>Marko Puhovac</item>
      <item>Marina Jelečević</item>
    </derivirana_varijabla>
  </DomainObject.Predmet.OstaliListFormated>
  <DomainObject.Predmet.OstaliListFormatedOIB>
    <izvorni_sadrzaj>
      <item>Marko Puhovac, OIB 85227644132</item>
      <item>Marina Jelečević</item>
    </izvorni_sadrzaj>
    <derivirana_varijabla naziv="DomainObject.Predmet.OstaliListFormatedOIB_1">
      <item>Marko Puhovac, OIB 85227644132</item>
      <item>Marina Jelečević</item>
    </derivirana_varijabla>
  </DomainObject.Predmet.OstaliListFormatedOIB>
  <DomainObject.Predmet.OstaliListFormatedWithAdress>
    <izvorni_sadrzaj>
      <item>Marko Puhovac, Šime Ljubića br.4, 51000 Rijeka</item>
      <item>Marina Jelečević, Žrtava fašizma 12, 51000 Rijeka</item>
    </izvorni_sadrzaj>
    <derivirana_varijabla naziv="DomainObject.Predmet.OstaliListFormatedWithAdress_1">
      <item>Marko Puhovac, Šime Ljubića br.4, 51000 Rijeka</item>
      <item>Marina Jelečević, Žrtava fašizma 12, 51000 Rijeka</item>
    </derivirana_varijabla>
  </DomainObject.Predmet.OstaliListFormatedWithAdress>
  <DomainObject.Predmet.OstaliListFormatedWithAdressOIB>
    <izvorni_sadrzaj>
      <item>Marko Puhovac, OIB 85227644132, Šime Ljubića br.4, 51000 Rijeka</item>
      <item>Marina Jelečević, Žrtava fašizma 12, 51000 Rijeka</item>
    </izvorni_sadrzaj>
    <derivirana_varijabla naziv="DomainObject.Predmet.OstaliListFormatedWithAdressOIB_1">
      <item>Marko Puhovac, OIB 85227644132, Šime Ljubića br.4, 51000 Rijeka</item>
      <item>Marina Jelečević, Žrtava fašizma 12, 51000 Rijeka</item>
    </derivirana_varijabla>
  </DomainObject.Predmet.OstaliListFormatedWithAdressOIB>
  <DomainObject.Predmet.OstaliListNazivFormated>
    <izvorni_sadrzaj>
      <item>Marko Puhovac</item>
      <item>Marina Jelečević</item>
    </izvorni_sadrzaj>
    <derivirana_varijabla naziv="DomainObject.Predmet.OstaliListNazivFormated_1">
      <item>Marko Puhovac</item>
      <item>Marina Jelečević</item>
    </derivirana_varijabla>
  </DomainObject.Predmet.OstaliListNazivFormated>
  <DomainObject.Predmet.OstaliListNazivFormatedOIB>
    <izvorni_sadrzaj>
      <item>Marko Puhovac, OIB 85227644132</item>
      <item>Marina Jelečević</item>
    </izvorni_sadrzaj>
    <derivirana_varijabla naziv="DomainObject.Predmet.OstaliListNazivFormatedOIB_1">
      <item>Marko Puhovac, OIB 85227644132</item>
      <item>Marina Jelečević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13, 13, 13</izvorni_sadrzaj>
    <derivirana_varijabla naziv="DomainObject.Predmet.ClanakZakona_1">13, 13, 13</derivirana_varijabla>
  </DomainObject.Predmet.ClanakZakona>
  <DomainObject.Predmet.ClanakZakonaFull>
    <izvorni_sadrzaj>članka 13. stavka 1., članka 13. stavka 1., članka 13. stavka 1.</izvorni_sadrzaj>
    <derivirana_varijabla naziv="DomainObject.Predmet.ClanakZakonaFull_1">članka 13.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16. lipnja 2026.</izvorni_sadrzaj>
    <derivirana_varijabla naziv="DomainObject.Datum_1">16. lipnja 2026.</derivirana_varijabla>
  </DomainObject.Datum>
  <DomainObject.PoslovniBrojDokumenta>
    <izvorni_sadrzaj/>
    <derivirana_varijabla naziv="DomainObject.PoslovniBrojDokumenta_1"/>
  </DomainObject.PoslovniBrojDokumenta>
  <DomainObject.Predmet.StrankaIDrugi>
    <izvorni_sadrzaj>II. policijska postaja Rijeka</izvorni_sadrzaj>
    <derivirana_varijabla naziv="DomainObject.Predmet.StrankaIDrugi_1">II. policijska postaja Rijeka</derivirana_varijabla>
  </DomainObject.Predmet.StrankaIDrugi>
  <DomainObject.Predmet.ProtustrankaIDrugi>
    <izvorni_sadrzaj>Sead Muratović i dr.</izvorni_sadrzaj>
    <derivirana_varijabla naziv="DomainObject.Predmet.ProtustrankaIDrugi_1">Sead Muratović i dr.</derivirana_varijabla>
  </DomainObject.Predmet.ProtustrankaIDrugi>
  <DomainObject.Predmet.StrankaIDrugiAdressOIB>
    <izvorni_sadrzaj>II. policijska postaja Rijeka, Gundulićeva 7, 51000 Rijeka</izvorni_sadrzaj>
    <derivirana_varijabla naziv="DomainObject.Predmet.StrankaIDrugiAdressOIB_1">II. policijska postaja Rijeka, Gundulićeva 7, 51000 Rijeka</derivirana_varijabla>
  </DomainObject.Predmet.StrankaIDrugiAdressOIB>
  <DomainObject.Predmet.ProtustrankaIDrugiAdressOIB>
    <izvorni_sadrzaj>Sead Muratović, OIB 56254779927, Ulica Breza 54c, 10000 Zagreb i dr.</izvorni_sadrzaj>
    <derivirana_varijabla naziv="DomainObject.Predmet.ProtustrankaIDrugiAdressOIB_1">Sead Muratović, OIB 56254779927, Ulica Breza 54c,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Sead Muratović</item>
      <item>Damir Domijani</item>
      <item>Drago Filipović</item>
      <item>II. policijska postaja Rijeka</item>
      <item>Marko Puhovac</item>
      <item>Marina Jelečević</item>
    </izvorni_sadrzaj>
    <derivirana_varijabla naziv="DomainObject.Predmet.SudioniciListNaziv_1">
      <item>Sead Muratović</item>
      <item>Damir Domijani</item>
      <item>Drago Filipović</item>
      <item>II. policijska postaja Rijeka</item>
      <item>Marko Puhovac</item>
      <item>Marina Jelečević</item>
    </derivirana_varijabla>
    <derivirana_varijabla naziv="OstaliSudionici">
      <item>Sead Muratović</item>
      <item>Damir Domijani</item>
      <item>Drago Filipović</item>
      <item>II. policijska postaja Rijeka</item>
      <item>Marko Puhovac</item>
      <item>Marina Jelečević</item>
    </derivirana_varijabla>
  </DomainObject.Predmet.SudioniciListNaziv>
  <DomainObject.Predmet.SudioniciListAdressOIB>
    <izvorni_sadrzaj>
      <item>Sead Muratović, OIB 56254779927, Ulica Breza 54c,10000 Zagreb</item>
      <item>Damir Domijani, OIB 57097164233, Žrtava Fašizma 12,51000 Rijeka</item>
      <item>Drago Filipović, OIB 68798083729, Žrtava Fašizma 12,51000 Rijeka</item>
      <item>II. policijska postaja Rijeka, Gundulićeva 7,51000 Rijeka</item>
      <item>Marko Puhovac, OIB 85227644132, Šime Ljubića br.4,51000 Rijeka</item>
      <item>Marina Jelečević, Žrtava fašizma 12,51000 Rijeka</item>
    </izvorni_sadrzaj>
    <derivirana_varijabla naziv="DomainObject.Predmet.SudioniciListAdressOIB_1">
      <item>Sead Muratović, OIB 56254779927, Ulica Breza 54c,10000 Zagreb</item>
      <item>Damir Domijani, OIB 57097164233, Žrtava Fašizma 12,51000 Rijeka</item>
      <item>Drago Filipović, OIB 68798083729, Žrtava Fašizma 12,51000 Rijeka</item>
      <item>II. policijska postaja Rijeka, Gundulićeva 7,51000 Rijeka</item>
      <item>Marko Puhovac, OIB 85227644132, Šime Ljubića br.4,51000 Rijeka</item>
      <item>Marina Jelečević, Žrtava fašizma 12,51000 Rijeka</item>
    </derivirana_varijabla>
  </DomainObject.Predmet.SudioniciListAdressOIB>
  <DomainObject.UcesnikSudskeRadnje.NazivFormated>
    <izvorni_sadrzaj>Damir Domijani, OIB 57097164233, Žrtava Fašizma 12,51000 Rijeka</izvorni_sadrzaj>
    <derivirana_varijabla naziv="DomainObject.UcesnikSudskeRadnje.NazivFormated_1">Damir Domijani, OIB 57097164233, Žrtava Fašizma 12,51000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56254779927</item>
      <item>, OIB 57097164233</item>
      <item>, OIB 68798083729</item>
      <item>, OIB null</item>
      <item>, OIB 85227644132</item>
      <item>, OIB null</item>
    </izvorni_sadrzaj>
    <derivirana_varijabla naziv="DomainObject.Predmet.SudioniciListNazivOIB_1">
      <item>, OIB 56254779927</item>
      <item>, OIB 57097164233</item>
      <item>, OIB 68798083729</item>
      <item>, OIB null</item>
      <item>, OIB 85227644132</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 policijska postaja Rijeka, Gundulićeva 7, 51000 Rijeka
2. Okrivljenik Sead Muratović, OIB 56254779927, Ulica Breza 54c, 10000 Zagreb
3. Okrivljenik Damir Domijani, OIB 57097164233, Žrtava Fašizma 12, 51000 Rijeka
4. Okrivljenik Drago Filipović, OIB 68798083729, Žrtava Fašizma 12, 51000 Rijeka
5. Svjedok Marina Jelečević, Žrtava fašizma 12, 51000 Rijeka</izvorni_sadrzaj>
    <derivirana_varijabla naziv="DomainObject.UcesnikSudskeRadnje.SudskaRadnja.UcesniciObavijest_1">1. Tužitelj II. policijska postaja Rijeka, Gundulićeva 7, 51000 Rijeka
2. Okrivljenik Sead Muratović, OIB 56254779927, Ulica Breza 54c, 10000 Zagreb
3. Okrivljenik Damir Domijani, OIB 57097164233, Žrtava Fašizma 12, 51000 Rijeka
4. Okrivljenik Drago Filipović, OIB 68798083729, Žrtava Fašizma 12, 51000 Rijeka
5. Svjedok Marina Jelečević, Žrtava fašizma 12,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studenog 2024.</izvorni_sadrzaj>
    <derivirana_varijabla naziv="DomainObject.Predmet.DatumPocetkaProcesa_1">11. studenog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Sead Muratović, Ulica Breza 54c, 10000 Zagreb, OIB: 56254779927, rođen-a 30.07.1968., mjesto rođenja Zagreb (Grad Zagreb)</item>
      <item>Damir Domijani, Žrtava Fašizma 12, 51000 Rijeka, OIB: 57097164233, rođen-a 01.09.1959., mjesto rođenja Rijeka (Rijeka)</item>
      <item>Drago Filipović, Žrtava Fašizma 12, 51000 Rijeka, OIB: 68798083729, rođen-a 24.05.1990., mjesto rođenja Vinkovci (Vinkovci)</item>
    </izvorni_sadrzaj>
    <derivirana_varijabla naziv="DomainObject.Predmet.OkrivljenikAdresaMjestoRodjenjaList_1">
      <item>Sead Muratović, Ulica Breza 54c, 10000 Zagreb, OIB: 56254779927, rođen-a 30.07.1968., mjesto rođenja Zagreb (Grad Zagreb)</item>
      <item>Damir Domijani, Žrtava Fašizma 12, 51000 Rijeka, OIB: 57097164233, rođen-a 01.09.1959., mjesto rođenja Rijeka (Rijeka)</item>
      <item>Drago Filipović, Žrtava Fašizma 12, 51000 Rijeka, OIB: 68798083729, rođen-a 24.05.1990., mjesto rođenja Vinkovci (Vinkovci)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bernarda.pesut@osri.pravosudje.hr</izvorni_sadrzaj>
    <derivirana_varijabla naziv="DomainObject.Sudac.Email_1">bernarda.pesut@osri.pravosudje.hr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EA21BF-0E72-4F54-BA8B-7CE0DF228C2E}">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322</properties:Words>
  <properties:Characters>1836</properties:Characters>
  <properties:Lines>48</properties:Lines>
  <properties:Paragraphs>22</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2311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Padavić</cp:lastModifiedBy>
  <dcterms:modified xmlns:xsi="http://www.w3.org/2001/XMLSchema-instance" xsi:type="dcterms:W3CDTF">2026-06-16T10:55:00Z</dcterms:modified>
  <cp:revision>38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Damir Domijani - Glavna rasprava</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